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52AF" w14:textId="6B152953" w:rsidR="006E5D65" w:rsidRPr="00E960BB" w:rsidRDefault="00997F14" w:rsidP="471DA5EA">
      <w:pPr>
        <w:spacing w:line="240" w:lineRule="auto"/>
        <w:jc w:val="right"/>
        <w:rPr>
          <w:rFonts w:ascii="Corbel" w:hAnsi="Corbel"/>
          <w:i/>
          <w:iCs/>
        </w:rPr>
      </w:pPr>
      <w:r w:rsidRPr="471DA5E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71DA5EA">
        <w:rPr>
          <w:rFonts w:ascii="Corbel" w:hAnsi="Corbel"/>
          <w:i/>
          <w:iCs/>
        </w:rPr>
        <w:t xml:space="preserve">Załącznik nr </w:t>
      </w:r>
      <w:r w:rsidR="006F31E2" w:rsidRPr="471DA5EA">
        <w:rPr>
          <w:rFonts w:ascii="Corbel" w:hAnsi="Corbel"/>
          <w:i/>
          <w:iCs/>
        </w:rPr>
        <w:t>1.5</w:t>
      </w:r>
      <w:r w:rsidR="00D8678B" w:rsidRPr="471DA5EA">
        <w:rPr>
          <w:rFonts w:ascii="Corbel" w:hAnsi="Corbel"/>
          <w:i/>
          <w:iCs/>
        </w:rPr>
        <w:t xml:space="preserve"> do Zarządzenia</w:t>
      </w:r>
      <w:r w:rsidR="002A22BF" w:rsidRPr="471DA5EA">
        <w:rPr>
          <w:rFonts w:ascii="Corbel" w:hAnsi="Corbel"/>
          <w:i/>
          <w:iCs/>
        </w:rPr>
        <w:t xml:space="preserve"> Rektora UR </w:t>
      </w:r>
      <w:r w:rsidR="00CD6897" w:rsidRPr="471DA5EA">
        <w:rPr>
          <w:rFonts w:ascii="Corbel" w:hAnsi="Corbel"/>
          <w:i/>
          <w:iCs/>
        </w:rPr>
        <w:t xml:space="preserve"> nr </w:t>
      </w:r>
      <w:r w:rsidR="0005B98F" w:rsidRPr="471DA5EA">
        <w:rPr>
          <w:rFonts w:ascii="Corbel" w:hAnsi="Corbel"/>
          <w:i/>
          <w:iCs/>
        </w:rPr>
        <w:t>61</w:t>
      </w:r>
      <w:r w:rsidR="00DE527F" w:rsidRPr="471DA5EA">
        <w:rPr>
          <w:rFonts w:ascii="Corbel" w:hAnsi="Corbel"/>
          <w:i/>
          <w:iCs/>
        </w:rPr>
        <w:t>/202</w:t>
      </w:r>
      <w:r w:rsidR="057C4818" w:rsidRPr="471DA5EA">
        <w:rPr>
          <w:rFonts w:ascii="Corbel" w:hAnsi="Corbel"/>
          <w:i/>
          <w:iCs/>
        </w:rPr>
        <w:t>5</w:t>
      </w:r>
    </w:p>
    <w:p w14:paraId="4E79D14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5E6922" w14:textId="1A630962" w:rsidR="0085747A" w:rsidRPr="009C54AE" w:rsidRDefault="0071620A" w:rsidP="471DA5E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71DA5E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71DA5E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71BF0" w:rsidRPr="471DA5EA">
        <w:rPr>
          <w:rFonts w:ascii="Corbel" w:hAnsi="Corbel"/>
          <w:i/>
          <w:iCs/>
          <w:smallCaps/>
          <w:sz w:val="24"/>
          <w:szCs w:val="24"/>
        </w:rPr>
        <w:t>202</w:t>
      </w:r>
      <w:r w:rsidR="559BCAAC" w:rsidRPr="471DA5EA">
        <w:rPr>
          <w:rFonts w:ascii="Corbel" w:hAnsi="Corbel"/>
          <w:i/>
          <w:iCs/>
          <w:smallCaps/>
          <w:sz w:val="24"/>
          <w:szCs w:val="24"/>
        </w:rPr>
        <w:t>5</w:t>
      </w:r>
      <w:r w:rsidR="00171BF0" w:rsidRPr="471DA5EA">
        <w:rPr>
          <w:rFonts w:ascii="Corbel" w:hAnsi="Corbel"/>
          <w:i/>
          <w:iCs/>
          <w:smallCaps/>
          <w:sz w:val="24"/>
          <w:szCs w:val="24"/>
        </w:rPr>
        <w:t>-20</w:t>
      </w:r>
      <w:r w:rsidR="42CA558B" w:rsidRPr="471DA5EA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AF41D1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20D9A42" w14:textId="6E3228C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1426A">
        <w:rPr>
          <w:rFonts w:ascii="Corbel" w:hAnsi="Corbel"/>
          <w:sz w:val="20"/>
          <w:szCs w:val="20"/>
        </w:rPr>
        <w:t xml:space="preserve">ok akademicki   </w:t>
      </w:r>
      <w:r w:rsidR="00430882">
        <w:rPr>
          <w:rFonts w:ascii="Corbel" w:hAnsi="Corbel"/>
          <w:sz w:val="20"/>
          <w:szCs w:val="20"/>
        </w:rPr>
        <w:t>202</w:t>
      </w:r>
      <w:r w:rsidR="77DAB987">
        <w:rPr>
          <w:rFonts w:ascii="Corbel" w:hAnsi="Corbel"/>
          <w:sz w:val="20"/>
          <w:szCs w:val="20"/>
        </w:rPr>
        <w:t>6</w:t>
      </w:r>
      <w:r w:rsidR="00430882">
        <w:rPr>
          <w:rFonts w:ascii="Corbel" w:hAnsi="Corbel"/>
          <w:sz w:val="20"/>
          <w:szCs w:val="20"/>
        </w:rPr>
        <w:t>/202</w:t>
      </w:r>
      <w:r w:rsidR="170BB118">
        <w:rPr>
          <w:rFonts w:ascii="Corbel" w:hAnsi="Corbel"/>
          <w:sz w:val="20"/>
          <w:szCs w:val="20"/>
        </w:rPr>
        <w:t>7</w:t>
      </w:r>
    </w:p>
    <w:p w14:paraId="4EE39C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0297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FE3F9B" w14:textId="77777777" w:rsidTr="471DA5EA">
        <w:tc>
          <w:tcPr>
            <w:tcW w:w="2694" w:type="dxa"/>
            <w:vAlign w:val="center"/>
          </w:tcPr>
          <w:p w14:paraId="3778D4B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865F2E" w14:textId="77777777" w:rsidR="0085747A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Praktyka wychowawczo - 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dydaktyczna</w:t>
            </w:r>
          </w:p>
        </w:tc>
      </w:tr>
      <w:tr w:rsidR="0085747A" w:rsidRPr="009C54AE" w14:paraId="7DD18614" w14:textId="77777777" w:rsidTr="471DA5EA">
        <w:tc>
          <w:tcPr>
            <w:tcW w:w="2694" w:type="dxa"/>
            <w:vAlign w:val="center"/>
          </w:tcPr>
          <w:p w14:paraId="56DAD34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E75C6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E125ADF" w14:textId="77777777" w:rsidTr="471DA5EA">
        <w:tc>
          <w:tcPr>
            <w:tcW w:w="2694" w:type="dxa"/>
            <w:vAlign w:val="center"/>
          </w:tcPr>
          <w:p w14:paraId="6A11AE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55650C" w14:textId="09EAEDC8" w:rsidR="0085747A" w:rsidRPr="009C54AE" w:rsidRDefault="2D37DD74" w:rsidP="471DA5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1DA5E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54D2188" w14:textId="77777777" w:rsidTr="471DA5EA">
        <w:tc>
          <w:tcPr>
            <w:tcW w:w="2694" w:type="dxa"/>
            <w:vAlign w:val="center"/>
          </w:tcPr>
          <w:p w14:paraId="6134EA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22EF8F" w14:textId="5D265C7E" w:rsidR="0085747A" w:rsidRPr="009C54AE" w:rsidRDefault="00470A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2EEC3CC" w14:textId="77777777" w:rsidTr="471DA5EA">
        <w:tc>
          <w:tcPr>
            <w:tcW w:w="2694" w:type="dxa"/>
            <w:vAlign w:val="center"/>
          </w:tcPr>
          <w:p w14:paraId="3B0C3D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9CF1A2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3E5C53E0" w14:textId="77777777" w:rsidTr="471DA5EA">
        <w:tc>
          <w:tcPr>
            <w:tcW w:w="2694" w:type="dxa"/>
            <w:vAlign w:val="center"/>
          </w:tcPr>
          <w:p w14:paraId="3CDA2AD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A99F98" w14:textId="77777777" w:rsidR="0085747A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0203C2C" w14:textId="77777777" w:rsidTr="471DA5EA">
        <w:tc>
          <w:tcPr>
            <w:tcW w:w="2694" w:type="dxa"/>
            <w:vAlign w:val="center"/>
          </w:tcPr>
          <w:p w14:paraId="770A81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05D744" w14:textId="77777777" w:rsidR="0085747A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6DBA2C8C" w14:textId="77777777" w:rsidTr="471DA5EA">
        <w:tc>
          <w:tcPr>
            <w:tcW w:w="2694" w:type="dxa"/>
            <w:vAlign w:val="center"/>
          </w:tcPr>
          <w:p w14:paraId="0FB130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8F90FE" w14:textId="77777777" w:rsidR="0085747A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52C3156" w14:textId="77777777" w:rsidTr="471DA5EA">
        <w:tc>
          <w:tcPr>
            <w:tcW w:w="2694" w:type="dxa"/>
            <w:vAlign w:val="center"/>
          </w:tcPr>
          <w:p w14:paraId="1A4BF3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CDB881" w14:textId="77777777" w:rsidR="0085747A" w:rsidRPr="009C54AE" w:rsidRDefault="00371D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85747A" w:rsidRPr="009C54AE" w14:paraId="004040A5" w14:textId="77777777" w:rsidTr="471DA5EA">
        <w:tc>
          <w:tcPr>
            <w:tcW w:w="2694" w:type="dxa"/>
            <w:vAlign w:val="center"/>
          </w:tcPr>
          <w:p w14:paraId="6B6D8F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260FFD" w14:textId="77777777" w:rsidR="0085747A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CE5C2D">
              <w:rPr>
                <w:rFonts w:ascii="Corbel" w:hAnsi="Corbel"/>
                <w:b w:val="0"/>
                <w:sz w:val="24"/>
                <w:szCs w:val="24"/>
              </w:rPr>
              <w:t>Praktyki zawodowe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23D7D" w:rsidRPr="009C54AE" w14:paraId="55CDB680" w14:textId="77777777" w:rsidTr="471DA5EA">
        <w:tc>
          <w:tcPr>
            <w:tcW w:w="2694" w:type="dxa"/>
            <w:vAlign w:val="center"/>
          </w:tcPr>
          <w:p w14:paraId="3BFCA45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39E331" w14:textId="77777777" w:rsidR="00923D7D" w:rsidRPr="009C54AE" w:rsidRDefault="004308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820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0439C51" w14:textId="77777777" w:rsidTr="471DA5EA">
        <w:tc>
          <w:tcPr>
            <w:tcW w:w="2694" w:type="dxa"/>
            <w:vAlign w:val="center"/>
          </w:tcPr>
          <w:p w14:paraId="4FDF35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0D8F6A" w14:textId="77777777" w:rsidR="0085747A" w:rsidRPr="009C54AE" w:rsidRDefault="00D820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65209CE9" w14:textId="77777777" w:rsidTr="471DA5EA">
        <w:tc>
          <w:tcPr>
            <w:tcW w:w="2694" w:type="dxa"/>
            <w:vAlign w:val="center"/>
          </w:tcPr>
          <w:p w14:paraId="7CD09B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F7DE8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3075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18AE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DA20E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2D4B9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0E948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5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DAAAB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CE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C1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FE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8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F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4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43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18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4F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9999C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C5C" w14:textId="77777777" w:rsidR="00015B8F" w:rsidRPr="009C54AE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C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87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03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94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17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8F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F1CB" w14:textId="77777777" w:rsidR="00015B8F" w:rsidRPr="009C54AE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D8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BE5" w14:textId="77777777" w:rsidR="00015B8F" w:rsidRPr="009C54AE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EAD02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4B32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EBD1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DAC83B" w14:textId="77777777" w:rsidR="0085747A" w:rsidRPr="00D82076" w:rsidRDefault="0043088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D82076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2E4067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D2AB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0653F3" w14:textId="5F4DCE0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D42BD0">
        <w:rPr>
          <w:rFonts w:ascii="Corbel" w:hAnsi="Corbel"/>
          <w:b w:val="0"/>
          <w:smallCaps w:val="0"/>
          <w:szCs w:val="24"/>
        </w:rPr>
        <w:t>–</w:t>
      </w:r>
      <w:r w:rsidR="00430882">
        <w:rPr>
          <w:rFonts w:ascii="Corbel" w:hAnsi="Corbel"/>
          <w:b w:val="0"/>
          <w:smallCaps w:val="0"/>
          <w:szCs w:val="24"/>
        </w:rPr>
        <w:t xml:space="preserve"> </w:t>
      </w:r>
      <w:r w:rsidR="00D42BD0">
        <w:rPr>
          <w:rFonts w:ascii="Corbel" w:hAnsi="Corbel"/>
          <w:b w:val="0"/>
          <w:smallCaps w:val="0"/>
          <w:szCs w:val="24"/>
        </w:rPr>
        <w:t>ZALICZENIE Z OCENĄ</w:t>
      </w:r>
    </w:p>
    <w:p w14:paraId="55CF80B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890A5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7DFD94" w14:textId="77777777" w:rsidTr="00745302">
        <w:tc>
          <w:tcPr>
            <w:tcW w:w="9670" w:type="dxa"/>
          </w:tcPr>
          <w:p w14:paraId="685DEDF0" w14:textId="77777777" w:rsidR="0085747A" w:rsidRPr="009C54AE" w:rsidRDefault="00D820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studenta wymaga się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wiedzy i umiejętności związanej z planowaniem i prowadzeniem zajęć dydaktyczno- wychowawczych na poziomie przedszkola i klas I-III szkoły podstawowej; umiejętności komunikacji interpersonalnej;  poprawnego wyrażania się w języku ojczystym</w:t>
            </w:r>
            <w:r w:rsidR="00D807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rozumienia zjawisk wychowawczych w oparciu o  wiedzę wyniesioną z przedmiotów obejmujących przygotowanie psychologiczno – pedagogiczne.</w:t>
            </w:r>
          </w:p>
        </w:tc>
      </w:tr>
    </w:tbl>
    <w:p w14:paraId="5A761E7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7B6CE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A0DEA8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EB2C9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1B53C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22CFB4C" w14:textId="77777777" w:rsidTr="00923D7D">
        <w:tc>
          <w:tcPr>
            <w:tcW w:w="851" w:type="dxa"/>
            <w:vAlign w:val="center"/>
          </w:tcPr>
          <w:p w14:paraId="3A698EC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969708" w14:textId="77777777" w:rsidR="0085747A" w:rsidRPr="009C54AE" w:rsidRDefault="00F25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wykonywania zawodu nauczyciela przedszkola i klas I-III szkoły podstawowej</w:t>
            </w:r>
          </w:p>
        </w:tc>
      </w:tr>
      <w:tr w:rsidR="00473513" w:rsidRPr="009C54AE" w14:paraId="79589F1F" w14:textId="77777777" w:rsidTr="00923D7D">
        <w:tc>
          <w:tcPr>
            <w:tcW w:w="851" w:type="dxa"/>
            <w:vAlign w:val="center"/>
          </w:tcPr>
          <w:p w14:paraId="42B19A4E" w14:textId="77777777" w:rsidR="00473513" w:rsidRPr="009C54AE" w:rsidRDefault="004735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797A61" w14:textId="77777777" w:rsidR="00473513" w:rsidRDefault="00473513" w:rsidP="001958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2B008B">
              <w:rPr>
                <w:rFonts w:ascii="Corbel" w:hAnsi="Corbel"/>
                <w:b w:val="0"/>
                <w:sz w:val="24"/>
                <w:szCs w:val="24"/>
              </w:rPr>
              <w:t>placówki przedszkolnej i szkoły podstawowej oraz metodycznymi zało</w:t>
            </w:r>
            <w:r w:rsidR="0019586C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5747A" w:rsidRPr="009C54AE" w14:paraId="6B877973" w14:textId="77777777" w:rsidTr="00923D7D">
        <w:tc>
          <w:tcPr>
            <w:tcW w:w="851" w:type="dxa"/>
            <w:vAlign w:val="center"/>
          </w:tcPr>
          <w:p w14:paraId="57DD57D4" w14:textId="77777777" w:rsidR="0085747A" w:rsidRPr="009C54AE" w:rsidRDefault="00F259E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47351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17F4BB0" w14:textId="77777777" w:rsidR="0085747A" w:rsidRPr="009C54AE" w:rsidRDefault="00F25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wychowawczych i dydaktycznych w przedszkolu i kl. I-III szkoły podstawowej</w:t>
            </w:r>
          </w:p>
        </w:tc>
      </w:tr>
      <w:tr w:rsidR="00753202" w:rsidRPr="009C54AE" w14:paraId="43E4C12F" w14:textId="77777777" w:rsidTr="00923D7D">
        <w:tc>
          <w:tcPr>
            <w:tcW w:w="851" w:type="dxa"/>
            <w:vAlign w:val="center"/>
          </w:tcPr>
          <w:p w14:paraId="474B1ACD" w14:textId="77777777" w:rsidR="00753202" w:rsidRDefault="0075320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7500536" w14:textId="77777777" w:rsidR="00753202" w:rsidRDefault="0075320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39D3F6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9F939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BEE1C7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BB89417" w14:textId="77777777" w:rsidTr="0071620A">
        <w:tc>
          <w:tcPr>
            <w:tcW w:w="1701" w:type="dxa"/>
            <w:vAlign w:val="center"/>
          </w:tcPr>
          <w:p w14:paraId="28C5D5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8AD76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9712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C9F272E" w14:textId="77777777" w:rsidTr="00371D0B">
        <w:tc>
          <w:tcPr>
            <w:tcW w:w="1701" w:type="dxa"/>
          </w:tcPr>
          <w:p w14:paraId="531625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3B6DA77" w14:textId="77777777" w:rsidR="0085747A" w:rsidRPr="009C54AE" w:rsidRDefault="00BA51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codzienną rolę nauczyciela w organizowaniu środowiska wychowania i uczenia się dzieci lub uczniów oraz jego warsztat pracy</w:t>
            </w:r>
          </w:p>
        </w:tc>
        <w:tc>
          <w:tcPr>
            <w:tcW w:w="1873" w:type="dxa"/>
            <w:vAlign w:val="center"/>
          </w:tcPr>
          <w:p w14:paraId="68E7B888" w14:textId="77777777" w:rsidR="0085747A" w:rsidRPr="009C54AE" w:rsidRDefault="00DD00EB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43088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85747A" w:rsidRPr="009C54AE" w14:paraId="5171266F" w14:textId="77777777" w:rsidTr="00371D0B">
        <w:tc>
          <w:tcPr>
            <w:tcW w:w="1701" w:type="dxa"/>
          </w:tcPr>
          <w:p w14:paraId="20AEC72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C1B3341" w14:textId="77777777" w:rsidR="0085747A" w:rsidRPr="009C54AE" w:rsidRDefault="00BA51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kontekstowość, otwartość  i zmienność codziennych działań wychowawczych i dydaktycznych nauczyciela </w:t>
            </w:r>
          </w:p>
        </w:tc>
        <w:tc>
          <w:tcPr>
            <w:tcW w:w="1873" w:type="dxa"/>
            <w:vAlign w:val="center"/>
          </w:tcPr>
          <w:p w14:paraId="6A8A29C4" w14:textId="77777777" w:rsidR="0085747A" w:rsidRPr="009C54AE" w:rsidRDefault="00430882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A39A6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85747A" w:rsidRPr="009C54AE" w14:paraId="26A2889A" w14:textId="77777777" w:rsidTr="00371D0B">
        <w:tc>
          <w:tcPr>
            <w:tcW w:w="1701" w:type="dxa"/>
          </w:tcPr>
          <w:p w14:paraId="7CDC4F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0BC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D69644" w14:textId="77777777" w:rsidR="0085747A" w:rsidRPr="009C54AE" w:rsidRDefault="007066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wiedzę pedagogiczną i przedmiotową do samodzielnego planowania i realizowania pracy wychowawczo – dydaktycznej w przedszkolu i klasach I-III</w:t>
            </w:r>
            <w:r w:rsidR="0061368E">
              <w:rPr>
                <w:rFonts w:ascii="Corbel" w:hAnsi="Corbel"/>
                <w:b w:val="0"/>
                <w:smallCaps w:val="0"/>
                <w:szCs w:val="24"/>
              </w:rPr>
              <w:t xml:space="preserve"> szkoły podstawowej, a także projektowania i prowadzenia działań  wychowawczo – dydaktycznych w przedszkolu i szkole podstawowej</w:t>
            </w:r>
          </w:p>
        </w:tc>
        <w:tc>
          <w:tcPr>
            <w:tcW w:w="1873" w:type="dxa"/>
            <w:vAlign w:val="center"/>
          </w:tcPr>
          <w:p w14:paraId="145F8AC1" w14:textId="77777777" w:rsidR="002501F3" w:rsidRDefault="002501F3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14:paraId="054F809B" w14:textId="168A11AC" w:rsidR="00430882" w:rsidRDefault="00430882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A39A6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 PPiW.</w:t>
            </w:r>
            <w:r w:rsidR="001A1EAA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56055BE0" w14:textId="77777777" w:rsidR="0085747A" w:rsidRPr="009C54AE" w:rsidRDefault="00430882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 PPiW.</w:t>
            </w:r>
            <w:r w:rsidR="001A1EAA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61368E" w:rsidRPr="009C54AE" w14:paraId="0D27BD73" w14:textId="77777777" w:rsidTr="00371D0B">
        <w:tc>
          <w:tcPr>
            <w:tcW w:w="1701" w:type="dxa"/>
          </w:tcPr>
          <w:p w14:paraId="445F48D2" w14:textId="305ABA8C" w:rsidR="0061368E" w:rsidRPr="009C54A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6798811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skuteczność swoich działań edukacyjnych pod kątem realizacji celów wychowania i kształcenia oraz stosowanych metod i środków dydaktycznych</w:t>
            </w:r>
          </w:p>
        </w:tc>
        <w:tc>
          <w:tcPr>
            <w:tcW w:w="1873" w:type="dxa"/>
            <w:vAlign w:val="center"/>
          </w:tcPr>
          <w:p w14:paraId="4F65BD9B" w14:textId="77777777" w:rsidR="0061368E" w:rsidRPr="009C54AE" w:rsidRDefault="00430882" w:rsidP="00371D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A39A6">
              <w:rPr>
                <w:rFonts w:ascii="Corbel" w:hAnsi="Corbel"/>
                <w:b w:val="0"/>
                <w:smallCaps w:val="0"/>
                <w:szCs w:val="24"/>
              </w:rPr>
              <w:t>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PPiW.</w:t>
            </w:r>
            <w:r w:rsidR="001A1EAA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="0061368E" w:rsidRPr="009C54AE" w14:paraId="3D236233" w14:textId="77777777" w:rsidTr="00371D0B">
        <w:tc>
          <w:tcPr>
            <w:tcW w:w="1701" w:type="dxa"/>
          </w:tcPr>
          <w:p w14:paraId="489BABF6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720C546" w14:textId="77777777" w:rsidR="0061368E" w:rsidRDefault="00DD0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Będzie gotów do rozwijania swojego przygotowania merytorycznego we współpracy z nauczycielami i specjalistami</w:t>
            </w:r>
          </w:p>
        </w:tc>
        <w:tc>
          <w:tcPr>
            <w:tcW w:w="1873" w:type="dxa"/>
            <w:vAlign w:val="center"/>
          </w:tcPr>
          <w:p w14:paraId="5F3CDE27" w14:textId="058BD0C3" w:rsidR="0061368E" w:rsidRPr="009C54AE" w:rsidRDefault="00430882" w:rsidP="002205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B5601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87C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5601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117B04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74619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D01F38" w14:textId="77777777" w:rsidR="0085747A" w:rsidRPr="009C54AE" w:rsidRDefault="00503812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794A608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FD8559A" w14:textId="77777777" w:rsidTr="00923D7D">
        <w:tc>
          <w:tcPr>
            <w:tcW w:w="9639" w:type="dxa"/>
          </w:tcPr>
          <w:p w14:paraId="3565722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1FB5F8" w14:textId="77777777" w:rsidTr="00923D7D">
        <w:tc>
          <w:tcPr>
            <w:tcW w:w="9639" w:type="dxa"/>
          </w:tcPr>
          <w:p w14:paraId="7958A0DA" w14:textId="77777777" w:rsidR="0085747A" w:rsidRPr="009C54AE" w:rsidRDefault="00503812" w:rsidP="004308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nauczycieli.</w:t>
            </w:r>
          </w:p>
        </w:tc>
      </w:tr>
      <w:tr w:rsidR="0085747A" w:rsidRPr="009C54AE" w14:paraId="0C68211B" w14:textId="77777777" w:rsidTr="00923D7D">
        <w:tc>
          <w:tcPr>
            <w:tcW w:w="9639" w:type="dxa"/>
          </w:tcPr>
          <w:p w14:paraId="5394BECA" w14:textId="77777777" w:rsidR="0085747A" w:rsidRPr="009C54AE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zajęć odbywających się w przedszkolu i szkole. </w:t>
            </w:r>
          </w:p>
        </w:tc>
      </w:tr>
      <w:tr w:rsidR="00932EA6" w:rsidRPr="009C54AE" w14:paraId="287B1BA5" w14:textId="77777777" w:rsidTr="00923D7D">
        <w:tc>
          <w:tcPr>
            <w:tcW w:w="9639" w:type="dxa"/>
          </w:tcPr>
          <w:p w14:paraId="11CAB47F" w14:textId="77777777" w:rsidR="00932EA6" w:rsidRDefault="00932EA6" w:rsidP="004308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Aktywne włączanie się w realizację zadań placówki – udzielanie pomocy zatrudnionym w niej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pracownikom.</w:t>
            </w:r>
          </w:p>
        </w:tc>
      </w:tr>
      <w:tr w:rsidR="0085747A" w:rsidRPr="009C54AE" w14:paraId="57665BF0" w14:textId="77777777" w:rsidTr="00923D7D">
        <w:tc>
          <w:tcPr>
            <w:tcW w:w="9639" w:type="dxa"/>
          </w:tcPr>
          <w:p w14:paraId="15E04290" w14:textId="77777777" w:rsidR="0085747A" w:rsidRPr="009C54AE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Samodzielne przygotowanie i prowadzenie zajęć oraz prowadzenie wymaganej dokumentacji.</w:t>
            </w:r>
          </w:p>
        </w:tc>
      </w:tr>
    </w:tbl>
    <w:p w14:paraId="0CE1E6E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64B2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19AB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6CDE6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C6B5D" w14:textId="77777777" w:rsidR="0085747A" w:rsidRPr="009C54AE" w:rsidRDefault="003E686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0"/>
          <w:szCs w:val="20"/>
        </w:rPr>
        <w:t>Zajęcia praktyczne</w:t>
      </w:r>
    </w:p>
    <w:p w14:paraId="3B7F8AE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FFA72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BBDBE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F0263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CF75B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3B4B6EB" w14:textId="77777777" w:rsidTr="00C05F44">
        <w:tc>
          <w:tcPr>
            <w:tcW w:w="1985" w:type="dxa"/>
            <w:vAlign w:val="center"/>
          </w:tcPr>
          <w:p w14:paraId="288ACF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3E828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92338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2A736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9971E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4BB3CCC" w14:textId="77777777" w:rsidTr="00371D0B">
        <w:tc>
          <w:tcPr>
            <w:tcW w:w="1985" w:type="dxa"/>
          </w:tcPr>
          <w:p w14:paraId="16DA07BA" w14:textId="77777777" w:rsidR="0085747A" w:rsidRPr="009C54AE" w:rsidRDefault="0085747A" w:rsidP="00371D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5672072" w14:textId="77777777" w:rsidR="0085747A" w:rsidRPr="00B14080" w:rsidRDefault="00B14080" w:rsidP="00371D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0547FE5" w14:textId="77777777" w:rsidR="0085747A" w:rsidRPr="00D807EC" w:rsidRDefault="00D807EC" w:rsidP="00371D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5747A" w:rsidRPr="009C54AE" w14:paraId="4A259C3C" w14:textId="77777777" w:rsidTr="00371D0B">
        <w:tc>
          <w:tcPr>
            <w:tcW w:w="1985" w:type="dxa"/>
          </w:tcPr>
          <w:p w14:paraId="7E183852" w14:textId="77777777" w:rsidR="0085747A" w:rsidRPr="009C54AE" w:rsidRDefault="0085747A" w:rsidP="00371D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35964F" w14:textId="77777777" w:rsidR="0085747A" w:rsidRPr="00B14080" w:rsidRDefault="00B14080" w:rsidP="00371D0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5CD3F332" w14:textId="77777777" w:rsidR="0085747A" w:rsidRPr="00D807EC" w:rsidRDefault="00D807EC" w:rsidP="00371D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43E9931C" w14:textId="77777777" w:rsidTr="00371D0B">
        <w:tc>
          <w:tcPr>
            <w:tcW w:w="1985" w:type="dxa"/>
          </w:tcPr>
          <w:p w14:paraId="1FE776D3" w14:textId="77777777" w:rsidR="00B14080" w:rsidRPr="009C54AE" w:rsidRDefault="00B14080" w:rsidP="00371D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DC64C01" w14:textId="77777777" w:rsidR="00B14080" w:rsidRPr="00B14080" w:rsidRDefault="00B14080" w:rsidP="00371D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0B5E838E" w14:textId="77777777" w:rsidR="00B14080" w:rsidRPr="00D807EC" w:rsidRDefault="00D807EC" w:rsidP="00371D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3297A4DF" w14:textId="77777777" w:rsidTr="00371D0B">
        <w:tc>
          <w:tcPr>
            <w:tcW w:w="1985" w:type="dxa"/>
          </w:tcPr>
          <w:p w14:paraId="72BD7FAC" w14:textId="77777777" w:rsidR="00B14080" w:rsidRDefault="00B14080" w:rsidP="00371D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AD7D5E7" w14:textId="77777777" w:rsidR="00B14080" w:rsidRPr="00B14080" w:rsidRDefault="00B14080" w:rsidP="00371D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535F8D3" w14:textId="77777777" w:rsidR="00B14080" w:rsidRPr="00D807EC" w:rsidRDefault="00D807EC" w:rsidP="00371D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162ADBE1" w14:textId="77777777" w:rsidTr="00371D0B">
        <w:tc>
          <w:tcPr>
            <w:tcW w:w="1985" w:type="dxa"/>
          </w:tcPr>
          <w:p w14:paraId="7E9CE057" w14:textId="77777777" w:rsidR="00B14080" w:rsidRDefault="00B14080" w:rsidP="00371D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35767EF" w14:textId="77777777" w:rsidR="00B14080" w:rsidRPr="00B14080" w:rsidRDefault="00B14080" w:rsidP="00371D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B3B1F41" w14:textId="77777777" w:rsidR="00B14080" w:rsidRPr="00D807EC" w:rsidRDefault="00D807EC" w:rsidP="00371D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054203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879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F413B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9E459C5" w14:textId="77777777" w:rsidTr="00923D7D">
        <w:tc>
          <w:tcPr>
            <w:tcW w:w="9670" w:type="dxa"/>
          </w:tcPr>
          <w:p w14:paraId="5DA54F69" w14:textId="77777777" w:rsidR="0085747A" w:rsidRPr="009C54AE" w:rsidRDefault="00D807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3854A0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948E3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B21B5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B7F0B74" w14:textId="77777777" w:rsidTr="7234F282">
        <w:tc>
          <w:tcPr>
            <w:tcW w:w="4962" w:type="dxa"/>
            <w:vAlign w:val="center"/>
          </w:tcPr>
          <w:p w14:paraId="374DBB1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0F2158" w14:textId="77777777" w:rsidR="0085747A" w:rsidRPr="009C54AE" w:rsidRDefault="00C61DC5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128238" w14:textId="77777777" w:rsidTr="7234F282">
        <w:tc>
          <w:tcPr>
            <w:tcW w:w="4962" w:type="dxa"/>
          </w:tcPr>
          <w:p w14:paraId="43E73CDA" w14:textId="16852E1F" w:rsidR="0085747A" w:rsidRPr="009C54AE" w:rsidRDefault="00C61DC5" w:rsidP="00DE52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9165DA0" w14:textId="77777777" w:rsidR="0085747A" w:rsidRPr="009C54AE" w:rsidRDefault="00AF2806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</w:tr>
      <w:tr w:rsidR="00C61DC5" w:rsidRPr="009C54AE" w14:paraId="5AC1959F" w14:textId="77777777" w:rsidTr="7234F282">
        <w:tc>
          <w:tcPr>
            <w:tcW w:w="4962" w:type="dxa"/>
          </w:tcPr>
          <w:p w14:paraId="031A4F9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6B7AD8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D546C09" w14:textId="35111BAD" w:rsidR="00C61DC5" w:rsidRPr="009C54AE" w:rsidRDefault="3E80A2B1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234F28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FB1046C" w14:textId="77777777" w:rsidTr="7234F282">
        <w:tc>
          <w:tcPr>
            <w:tcW w:w="4962" w:type="dxa"/>
          </w:tcPr>
          <w:p w14:paraId="4F95D47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203F188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B365B">
              <w:rPr>
                <w:rFonts w:ascii="Corbel" w:hAnsi="Corbel"/>
                <w:sz w:val="24"/>
                <w:szCs w:val="24"/>
              </w:rPr>
              <w:t>, opracowanie dokumentacji praktyk</w:t>
            </w:r>
            <w:r w:rsidR="00AF280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55B943" w14:textId="4F2F51AC" w:rsidR="00C61DC5" w:rsidRPr="009C54AE" w:rsidRDefault="6E5D6A3D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234F282"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37A8C147" w14:textId="77777777" w:rsidTr="7234F282">
        <w:tc>
          <w:tcPr>
            <w:tcW w:w="4962" w:type="dxa"/>
          </w:tcPr>
          <w:p w14:paraId="75038F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99B45B" w14:textId="479FCCD6" w:rsidR="0085747A" w:rsidRPr="009C54AE" w:rsidRDefault="00EB365B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234F282">
              <w:rPr>
                <w:rFonts w:ascii="Corbel" w:hAnsi="Corbel"/>
                <w:sz w:val="24"/>
                <w:szCs w:val="24"/>
              </w:rPr>
              <w:t>2</w:t>
            </w:r>
            <w:r w:rsidR="2F78A40C" w:rsidRPr="7234F282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11F31A87" w14:textId="77777777" w:rsidTr="7234F282">
        <w:tc>
          <w:tcPr>
            <w:tcW w:w="4962" w:type="dxa"/>
          </w:tcPr>
          <w:p w14:paraId="600B9F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FE619A" w14:textId="77777777" w:rsidR="0085747A" w:rsidRPr="009C54AE" w:rsidRDefault="00AF2806" w:rsidP="004308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64D6E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EC76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51D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55A8CB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24D2294" w14:textId="77777777" w:rsidTr="0071620A">
        <w:trPr>
          <w:trHeight w:val="397"/>
        </w:trPr>
        <w:tc>
          <w:tcPr>
            <w:tcW w:w="3544" w:type="dxa"/>
          </w:tcPr>
          <w:p w14:paraId="4DD576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12BA45C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85747A" w:rsidRPr="009C54AE" w14:paraId="66CE3005" w14:textId="77777777" w:rsidTr="0071620A">
        <w:trPr>
          <w:trHeight w:val="397"/>
        </w:trPr>
        <w:tc>
          <w:tcPr>
            <w:tcW w:w="3544" w:type="dxa"/>
          </w:tcPr>
          <w:p w14:paraId="74347A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43DA9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0F150F6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D99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D0003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2A07E38" w14:textId="77777777" w:rsidTr="0071620A">
        <w:trPr>
          <w:trHeight w:val="397"/>
        </w:trPr>
        <w:tc>
          <w:tcPr>
            <w:tcW w:w="7513" w:type="dxa"/>
          </w:tcPr>
          <w:p w14:paraId="648DCB7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C49045" w14:textId="77777777" w:rsidR="000A4E4F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zyk-Kolczyńska E., Zielińska E.,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</w:p>
          <w:p w14:paraId="45DF6555" w14:textId="77777777" w:rsidR="000A4E4F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263F458C" w14:textId="77777777" w:rsidR="000A4E4F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szCs w:val="24"/>
              </w:rPr>
              <w:t>Naprawa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R.iin.,</w:t>
            </w:r>
            <w:r w:rsidRPr="00E827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.Wyd.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Harmonia,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  <w:p w14:paraId="645BD344" w14:textId="77777777" w:rsidR="000A4E4F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31C4B584" w14:textId="77777777" w:rsidR="000A4E4F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Uszyńskiej-Jarmoc, B. Dudel i M. Głoskowskiej-Sołdatow.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Impuls,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</w:t>
            </w:r>
          </w:p>
          <w:p w14:paraId="62744C50" w14:textId="77777777" w:rsidR="00F25305" w:rsidRPr="00371D0B" w:rsidRDefault="000A4E4F" w:rsidP="00371D0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9C54AE" w14:paraId="54CC2E02" w14:textId="77777777" w:rsidTr="0071620A">
        <w:trPr>
          <w:trHeight w:val="397"/>
        </w:trPr>
        <w:tc>
          <w:tcPr>
            <w:tcW w:w="7513" w:type="dxa"/>
          </w:tcPr>
          <w:p w14:paraId="0216E6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84C4BC" w14:textId="77777777" w:rsidR="00845D91" w:rsidRPr="00E82796" w:rsidRDefault="00845D91" w:rsidP="00371D0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F25305" w:rsidRPr="00F2530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dla maluchów</w:t>
            </w:r>
            <w:r w:rsid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5305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Jedność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</w:t>
            </w:r>
          </w:p>
          <w:p w14:paraId="577C40BB" w14:textId="77777777" w:rsidR="00F25305" w:rsidRPr="009C54AE" w:rsidRDefault="00845D91" w:rsidP="00371D0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WSiP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</w:p>
        </w:tc>
      </w:tr>
    </w:tbl>
    <w:p w14:paraId="380DE80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8B44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210F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3B74" w14:textId="77777777" w:rsidR="00C74AFA" w:rsidRDefault="00C74AFA" w:rsidP="00C16ABF">
      <w:pPr>
        <w:spacing w:after="0" w:line="240" w:lineRule="auto"/>
      </w:pPr>
      <w:r>
        <w:separator/>
      </w:r>
    </w:p>
  </w:endnote>
  <w:endnote w:type="continuationSeparator" w:id="0">
    <w:p w14:paraId="40D5F1A2" w14:textId="77777777" w:rsidR="00C74AFA" w:rsidRDefault="00C74A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0AD4" w14:textId="77777777" w:rsidR="00C74AFA" w:rsidRDefault="00C74AFA" w:rsidP="00C16ABF">
      <w:pPr>
        <w:spacing w:after="0" w:line="240" w:lineRule="auto"/>
      </w:pPr>
      <w:r>
        <w:separator/>
      </w:r>
    </w:p>
  </w:footnote>
  <w:footnote w:type="continuationSeparator" w:id="0">
    <w:p w14:paraId="4FA949C5" w14:textId="77777777" w:rsidR="00C74AFA" w:rsidRDefault="00C74AFA" w:rsidP="00C16ABF">
      <w:pPr>
        <w:spacing w:after="0" w:line="240" w:lineRule="auto"/>
      </w:pPr>
      <w:r>
        <w:continuationSeparator/>
      </w:r>
    </w:p>
  </w:footnote>
  <w:footnote w:id="1">
    <w:p w14:paraId="70171C8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A374DA"/>
    <w:multiLevelType w:val="hybridMultilevel"/>
    <w:tmpl w:val="591864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A28C9"/>
    <w:multiLevelType w:val="hybridMultilevel"/>
    <w:tmpl w:val="BC382F9C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828604">
    <w:abstractNumId w:val="0"/>
  </w:num>
  <w:num w:numId="2" w16cid:durableId="216937395">
    <w:abstractNumId w:val="3"/>
  </w:num>
  <w:num w:numId="3" w16cid:durableId="940144393">
    <w:abstractNumId w:val="2"/>
  </w:num>
  <w:num w:numId="4" w16cid:durableId="21928943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3D"/>
    <w:rsid w:val="00015B8F"/>
    <w:rsid w:val="00022ECE"/>
    <w:rsid w:val="00042A51"/>
    <w:rsid w:val="00042D2E"/>
    <w:rsid w:val="00044C82"/>
    <w:rsid w:val="0005B98F"/>
    <w:rsid w:val="00067BA8"/>
    <w:rsid w:val="00070ED6"/>
    <w:rsid w:val="000742DC"/>
    <w:rsid w:val="00084C12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7FD"/>
    <w:rsid w:val="00153C41"/>
    <w:rsid w:val="00154381"/>
    <w:rsid w:val="00154DB7"/>
    <w:rsid w:val="00161161"/>
    <w:rsid w:val="001640A7"/>
    <w:rsid w:val="00164FA7"/>
    <w:rsid w:val="00166A03"/>
    <w:rsid w:val="001718A7"/>
    <w:rsid w:val="00171BF0"/>
    <w:rsid w:val="001737CF"/>
    <w:rsid w:val="00176083"/>
    <w:rsid w:val="001770C7"/>
    <w:rsid w:val="00187CEA"/>
    <w:rsid w:val="00192F37"/>
    <w:rsid w:val="0019586C"/>
    <w:rsid w:val="001A1EAA"/>
    <w:rsid w:val="001A39A6"/>
    <w:rsid w:val="001A70D2"/>
    <w:rsid w:val="001D657B"/>
    <w:rsid w:val="001D7B54"/>
    <w:rsid w:val="001E0209"/>
    <w:rsid w:val="001F2CA2"/>
    <w:rsid w:val="002144C0"/>
    <w:rsid w:val="0022056E"/>
    <w:rsid w:val="0022477D"/>
    <w:rsid w:val="002278A9"/>
    <w:rsid w:val="002336F9"/>
    <w:rsid w:val="0024028F"/>
    <w:rsid w:val="00244ABC"/>
    <w:rsid w:val="002501F3"/>
    <w:rsid w:val="002557D4"/>
    <w:rsid w:val="00281FF2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5C"/>
    <w:rsid w:val="003151C5"/>
    <w:rsid w:val="003343CF"/>
    <w:rsid w:val="00346FE9"/>
    <w:rsid w:val="0034759A"/>
    <w:rsid w:val="003503F6"/>
    <w:rsid w:val="003530DD"/>
    <w:rsid w:val="00356431"/>
    <w:rsid w:val="00363F78"/>
    <w:rsid w:val="00371D0B"/>
    <w:rsid w:val="003A0A5B"/>
    <w:rsid w:val="003A1176"/>
    <w:rsid w:val="003C0BAE"/>
    <w:rsid w:val="003D18A9"/>
    <w:rsid w:val="003D6CE2"/>
    <w:rsid w:val="003E1941"/>
    <w:rsid w:val="003E2FE6"/>
    <w:rsid w:val="003E49D5"/>
    <w:rsid w:val="003E686B"/>
    <w:rsid w:val="003F38C0"/>
    <w:rsid w:val="00414E3C"/>
    <w:rsid w:val="0042244A"/>
    <w:rsid w:val="0042745A"/>
    <w:rsid w:val="00430882"/>
    <w:rsid w:val="00430BCC"/>
    <w:rsid w:val="00431D5C"/>
    <w:rsid w:val="004362C6"/>
    <w:rsid w:val="00437FA2"/>
    <w:rsid w:val="00445970"/>
    <w:rsid w:val="0045729E"/>
    <w:rsid w:val="00461EFC"/>
    <w:rsid w:val="004652C2"/>
    <w:rsid w:val="004706D1"/>
    <w:rsid w:val="00470A38"/>
    <w:rsid w:val="00471326"/>
    <w:rsid w:val="00473513"/>
    <w:rsid w:val="0047598D"/>
    <w:rsid w:val="004840FD"/>
    <w:rsid w:val="00490F7D"/>
    <w:rsid w:val="00491678"/>
    <w:rsid w:val="004968E2"/>
    <w:rsid w:val="004A3EEA"/>
    <w:rsid w:val="004A4D1F"/>
    <w:rsid w:val="004A55F2"/>
    <w:rsid w:val="004D5282"/>
    <w:rsid w:val="004F1551"/>
    <w:rsid w:val="004F55A3"/>
    <w:rsid w:val="00503812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44D4"/>
    <w:rsid w:val="005E6E85"/>
    <w:rsid w:val="005F31D2"/>
    <w:rsid w:val="0061029B"/>
    <w:rsid w:val="0061368E"/>
    <w:rsid w:val="0061426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A5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02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6661"/>
    <w:rsid w:val="0081707E"/>
    <w:rsid w:val="008449B3"/>
    <w:rsid w:val="00845D91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EA6"/>
    <w:rsid w:val="00945F28"/>
    <w:rsid w:val="009508DF"/>
    <w:rsid w:val="00950DAC"/>
    <w:rsid w:val="00954A07"/>
    <w:rsid w:val="00991007"/>
    <w:rsid w:val="00997F14"/>
    <w:rsid w:val="009A78D9"/>
    <w:rsid w:val="009B4404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57CE"/>
    <w:rsid w:val="00A2245B"/>
    <w:rsid w:val="00A27B1B"/>
    <w:rsid w:val="00A30110"/>
    <w:rsid w:val="00A36899"/>
    <w:rsid w:val="00A371F6"/>
    <w:rsid w:val="00A43BF6"/>
    <w:rsid w:val="00A53FA5"/>
    <w:rsid w:val="00A54817"/>
    <w:rsid w:val="00A560AA"/>
    <w:rsid w:val="00A601C8"/>
    <w:rsid w:val="00A60799"/>
    <w:rsid w:val="00A84C85"/>
    <w:rsid w:val="00A97DE1"/>
    <w:rsid w:val="00AB053C"/>
    <w:rsid w:val="00AB3EFD"/>
    <w:rsid w:val="00AC2742"/>
    <w:rsid w:val="00AD1146"/>
    <w:rsid w:val="00AD27D3"/>
    <w:rsid w:val="00AD66D6"/>
    <w:rsid w:val="00AE1160"/>
    <w:rsid w:val="00AE203C"/>
    <w:rsid w:val="00AE2E74"/>
    <w:rsid w:val="00AE5FCB"/>
    <w:rsid w:val="00AF2806"/>
    <w:rsid w:val="00AF2C1E"/>
    <w:rsid w:val="00B06142"/>
    <w:rsid w:val="00B135B1"/>
    <w:rsid w:val="00B14080"/>
    <w:rsid w:val="00B24D75"/>
    <w:rsid w:val="00B3130B"/>
    <w:rsid w:val="00B40ADB"/>
    <w:rsid w:val="00B43B77"/>
    <w:rsid w:val="00B43E80"/>
    <w:rsid w:val="00B56017"/>
    <w:rsid w:val="00B607DB"/>
    <w:rsid w:val="00B64959"/>
    <w:rsid w:val="00B66529"/>
    <w:rsid w:val="00B75946"/>
    <w:rsid w:val="00B8056E"/>
    <w:rsid w:val="00B819C8"/>
    <w:rsid w:val="00B82308"/>
    <w:rsid w:val="00B90885"/>
    <w:rsid w:val="00BA51C6"/>
    <w:rsid w:val="00BB520A"/>
    <w:rsid w:val="00BD3869"/>
    <w:rsid w:val="00BD66E9"/>
    <w:rsid w:val="00BD6FF4"/>
    <w:rsid w:val="00BF2C41"/>
    <w:rsid w:val="00C058B4"/>
    <w:rsid w:val="00C05F44"/>
    <w:rsid w:val="00C10A35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AFA"/>
    <w:rsid w:val="00C766DF"/>
    <w:rsid w:val="00C94B98"/>
    <w:rsid w:val="00CA2B96"/>
    <w:rsid w:val="00CA5089"/>
    <w:rsid w:val="00CB42CB"/>
    <w:rsid w:val="00CD6897"/>
    <w:rsid w:val="00CE5BAC"/>
    <w:rsid w:val="00CE5C2D"/>
    <w:rsid w:val="00CF25BE"/>
    <w:rsid w:val="00CF78ED"/>
    <w:rsid w:val="00D02B25"/>
    <w:rsid w:val="00D02EBA"/>
    <w:rsid w:val="00D13B74"/>
    <w:rsid w:val="00D17C3C"/>
    <w:rsid w:val="00D26B2C"/>
    <w:rsid w:val="00D352C9"/>
    <w:rsid w:val="00D425B2"/>
    <w:rsid w:val="00D428D6"/>
    <w:rsid w:val="00D42BD0"/>
    <w:rsid w:val="00D552B2"/>
    <w:rsid w:val="00D608D1"/>
    <w:rsid w:val="00D74119"/>
    <w:rsid w:val="00D8075B"/>
    <w:rsid w:val="00D807EC"/>
    <w:rsid w:val="00D82076"/>
    <w:rsid w:val="00D8678B"/>
    <w:rsid w:val="00DA2114"/>
    <w:rsid w:val="00DD00EB"/>
    <w:rsid w:val="00DE09C0"/>
    <w:rsid w:val="00DE4A14"/>
    <w:rsid w:val="00DE527F"/>
    <w:rsid w:val="00DF320D"/>
    <w:rsid w:val="00DF71C8"/>
    <w:rsid w:val="00E129B8"/>
    <w:rsid w:val="00E21E7D"/>
    <w:rsid w:val="00E22FBC"/>
    <w:rsid w:val="00E24BF5"/>
    <w:rsid w:val="00E25338"/>
    <w:rsid w:val="00E51E44"/>
    <w:rsid w:val="00E60EAA"/>
    <w:rsid w:val="00E63348"/>
    <w:rsid w:val="00E77E88"/>
    <w:rsid w:val="00E8107D"/>
    <w:rsid w:val="00E82796"/>
    <w:rsid w:val="00E960BB"/>
    <w:rsid w:val="00E969C7"/>
    <w:rsid w:val="00E97CB7"/>
    <w:rsid w:val="00EA2074"/>
    <w:rsid w:val="00EA4832"/>
    <w:rsid w:val="00EA4E9D"/>
    <w:rsid w:val="00EB365B"/>
    <w:rsid w:val="00EC4899"/>
    <w:rsid w:val="00ED03AB"/>
    <w:rsid w:val="00ED32D2"/>
    <w:rsid w:val="00EE32DE"/>
    <w:rsid w:val="00EE5457"/>
    <w:rsid w:val="00F003DF"/>
    <w:rsid w:val="00F070AB"/>
    <w:rsid w:val="00F17567"/>
    <w:rsid w:val="00F25305"/>
    <w:rsid w:val="00F259E1"/>
    <w:rsid w:val="00F27A7B"/>
    <w:rsid w:val="00F526AF"/>
    <w:rsid w:val="00F617C3"/>
    <w:rsid w:val="00F6343F"/>
    <w:rsid w:val="00F65064"/>
    <w:rsid w:val="00F7066B"/>
    <w:rsid w:val="00F83B28"/>
    <w:rsid w:val="00FA46E5"/>
    <w:rsid w:val="00FB7DBA"/>
    <w:rsid w:val="00FC1C25"/>
    <w:rsid w:val="00FC3F45"/>
    <w:rsid w:val="00FD503F"/>
    <w:rsid w:val="00FD7589"/>
    <w:rsid w:val="00FE57DA"/>
    <w:rsid w:val="00FF016A"/>
    <w:rsid w:val="00FF1401"/>
    <w:rsid w:val="00FF5E7D"/>
    <w:rsid w:val="00FF7D7C"/>
    <w:rsid w:val="057C4818"/>
    <w:rsid w:val="0A197A86"/>
    <w:rsid w:val="170BB118"/>
    <w:rsid w:val="2D37DD74"/>
    <w:rsid w:val="2F78A40C"/>
    <w:rsid w:val="3E80A2B1"/>
    <w:rsid w:val="42CA558B"/>
    <w:rsid w:val="471DA5EA"/>
    <w:rsid w:val="559BCAAC"/>
    <w:rsid w:val="6E5D6A3D"/>
    <w:rsid w:val="7234F282"/>
    <w:rsid w:val="77DAB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DA46"/>
  <w15:docId w15:val="{9ADF6DBF-D2CE-4825-BA33-E7D9EE4B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B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B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B3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B3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0ABC9-385A-4A2B-AE08-7DEC49E285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512C6A-ECBE-4FBB-9A02-B7C2ECE8A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4D13FB-739A-4A4F-8365-06DE33A84A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D5999-4304-4511-B240-198B8BD32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918</Words>
  <Characters>5514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27</cp:revision>
  <cp:lastPrinted>2019-02-06T12:12:00Z</cp:lastPrinted>
  <dcterms:created xsi:type="dcterms:W3CDTF">2019-11-13T22:36:00Z</dcterms:created>
  <dcterms:modified xsi:type="dcterms:W3CDTF">2025-10-12T11:09:00Z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